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0" w:name="_GoBack"/>
      <w:bookmarkEnd w:id="0"/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S5-243526</w:t>
      </w:r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val="en-US" w:eastAsia="en-GB"/>
        </w:rPr>
      </w:pPr>
      <w:r>
        <w:rPr>
          <w:rFonts w:ascii="Arial" w:hAnsi="Arial" w:eastAsia="宋体" w:cs="Arial"/>
          <w:b/>
          <w:lang w:val="en-US" w:eastAsia="en-GB"/>
        </w:rPr>
        <w:t>Source:</w:t>
      </w:r>
      <w:r>
        <w:rPr>
          <w:rFonts w:ascii="Arial" w:hAnsi="Arial" w:eastAsia="宋体" w:cs="Arial"/>
          <w:b/>
          <w:lang w:val="en-US" w:eastAsia="en-GB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eastAsia="en-GB"/>
        </w:rPr>
      </w:pPr>
      <w:r>
        <w:rPr>
          <w:rFonts w:ascii="Arial" w:hAnsi="Arial" w:eastAsia="宋体" w:cs="Arial"/>
          <w:b/>
          <w:lang w:eastAsia="en-GB"/>
        </w:rPr>
        <w:t>Title: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hint="eastAsia" w:ascii="Arial" w:hAnsi="Arial" w:cs="Arial"/>
          <w:b/>
        </w:rPr>
        <w:t>TR 28.8</w:t>
      </w:r>
      <w:r>
        <w:rPr>
          <w:rFonts w:hint="eastAsia" w:ascii="Arial" w:hAnsi="Arial" w:cs="Arial"/>
          <w:b/>
          <w:lang w:val="en-US" w:eastAsia="zh-CN"/>
        </w:rPr>
        <w:t>51</w:t>
      </w:r>
      <w:r>
        <w:rPr>
          <w:rFonts w:hint="eastAsia" w:ascii="Arial" w:hAnsi="Arial" w:cs="Arial"/>
          <w:b/>
        </w:rPr>
        <w:t xml:space="preserve"> v0.0.0 Initial skeleton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eastAsia="zh-CN"/>
        </w:rPr>
      </w:pPr>
      <w:r>
        <w:rPr>
          <w:rFonts w:ascii="Arial" w:hAnsi="Arial" w:eastAsia="宋体" w:cs="Arial"/>
          <w:b/>
          <w:lang w:eastAsia="en-GB"/>
        </w:rPr>
        <w:t>Document for: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ascii="Arial" w:hAnsi="Arial" w:eastAsia="宋体" w:cs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 w:eastAsia="宋体" w:cs="Arial"/>
          <w:b/>
          <w:lang w:eastAsia="zh-CN"/>
        </w:rPr>
      </w:pPr>
      <w:r>
        <w:rPr>
          <w:rFonts w:ascii="Arial" w:hAnsi="Arial" w:eastAsia="宋体" w:cs="Arial"/>
          <w:b/>
          <w:lang w:eastAsia="en-GB"/>
        </w:rPr>
        <w:t>Agenda Item: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attached TR 28.85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</w:rPr>
        <w:t xml:space="preserve"> v0.0.0 </w:t>
      </w:r>
      <w:r>
        <w:rPr>
          <w:rFonts w:hint="eastAsia"/>
          <w:b/>
          <w:i/>
        </w:rPr>
        <w:t>Initial skeleton (28.851-000</w:t>
      </w:r>
      <w:r>
        <w:rPr>
          <w:rFonts w:hint="eastAsia"/>
          <w:b/>
          <w:i/>
          <w:lang w:val="en-US" w:eastAsia="zh-CN"/>
        </w:rPr>
        <w:t>)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lang w:eastAsia="zh-CN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SP-240982</w:t>
      </w:r>
      <w:r>
        <w:rPr>
          <w:rFonts w:eastAsia="宋体"/>
          <w:highlight w:val="none"/>
        </w:rPr>
        <w:t xml:space="preserve"> </w:t>
      </w:r>
      <w:r>
        <w:rPr>
          <w:rFonts w:hint="eastAsia" w:eastAsia="宋体"/>
          <w:highlight w:val="none"/>
        </w:rPr>
        <w:t>New SID on Charging aspects of next generation real time communication services phase 2</w:t>
      </w:r>
      <w:r>
        <w:rPr>
          <w:highlight w:val="none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of TR 28.8</w:t>
      </w:r>
      <w:r>
        <w:rPr>
          <w:rFonts w:hint="eastAsia"/>
          <w:lang w:val="en-US" w:eastAsia="zh-CN"/>
        </w:rPr>
        <w:t>51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Approve the attached</w:t>
      </w:r>
      <w:r>
        <w:rPr>
          <w:lang w:val="en-US" w:eastAsia="zh-CN"/>
        </w:rPr>
        <w:t xml:space="preserve"> TR 28.85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v0.0.0 Initial skeleton</w:t>
      </w:r>
      <w:r>
        <w:rPr>
          <w:lang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D1B5B"/>
    <w:rsid w:val="000D24BA"/>
    <w:rsid w:val="000D262A"/>
    <w:rsid w:val="000D4ACF"/>
    <w:rsid w:val="000E0DDB"/>
    <w:rsid w:val="0010401F"/>
    <w:rsid w:val="00112FC3"/>
    <w:rsid w:val="001630D6"/>
    <w:rsid w:val="00170121"/>
    <w:rsid w:val="00173FA3"/>
    <w:rsid w:val="001755A0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32E0"/>
    <w:rsid w:val="00305951"/>
    <w:rsid w:val="0030628A"/>
    <w:rsid w:val="00307441"/>
    <w:rsid w:val="0032076E"/>
    <w:rsid w:val="00327458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83D7F"/>
    <w:rsid w:val="004A0CBE"/>
    <w:rsid w:val="004A6BDC"/>
    <w:rsid w:val="004B3753"/>
    <w:rsid w:val="004C31D2"/>
    <w:rsid w:val="004D55C2"/>
    <w:rsid w:val="004D70E9"/>
    <w:rsid w:val="004E67D8"/>
    <w:rsid w:val="00513B9A"/>
    <w:rsid w:val="00521131"/>
    <w:rsid w:val="00524BEE"/>
    <w:rsid w:val="00527C0B"/>
    <w:rsid w:val="005410F6"/>
    <w:rsid w:val="005729C4"/>
    <w:rsid w:val="0059227B"/>
    <w:rsid w:val="005A4691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A1406"/>
    <w:rsid w:val="006A43BB"/>
    <w:rsid w:val="006D340A"/>
    <w:rsid w:val="006F5F2D"/>
    <w:rsid w:val="00715A1D"/>
    <w:rsid w:val="00743C50"/>
    <w:rsid w:val="00760BB0"/>
    <w:rsid w:val="0076157A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141D"/>
    <w:rsid w:val="00812A1E"/>
    <w:rsid w:val="0084105F"/>
    <w:rsid w:val="00845A60"/>
    <w:rsid w:val="00850812"/>
    <w:rsid w:val="00856446"/>
    <w:rsid w:val="00857693"/>
    <w:rsid w:val="0086314B"/>
    <w:rsid w:val="00875224"/>
    <w:rsid w:val="00876B9A"/>
    <w:rsid w:val="008773EF"/>
    <w:rsid w:val="00877839"/>
    <w:rsid w:val="00885446"/>
    <w:rsid w:val="008907E6"/>
    <w:rsid w:val="00892483"/>
    <w:rsid w:val="008933BF"/>
    <w:rsid w:val="008A10C4"/>
    <w:rsid w:val="008B0248"/>
    <w:rsid w:val="008B1AA7"/>
    <w:rsid w:val="008B4A6C"/>
    <w:rsid w:val="008F5F33"/>
    <w:rsid w:val="0091046A"/>
    <w:rsid w:val="00923D65"/>
    <w:rsid w:val="00926ABD"/>
    <w:rsid w:val="009335C7"/>
    <w:rsid w:val="00936EE4"/>
    <w:rsid w:val="00947F4E"/>
    <w:rsid w:val="009607D3"/>
    <w:rsid w:val="00962183"/>
    <w:rsid w:val="00965EFA"/>
    <w:rsid w:val="00966D47"/>
    <w:rsid w:val="009822F6"/>
    <w:rsid w:val="00984D69"/>
    <w:rsid w:val="00992312"/>
    <w:rsid w:val="0099331B"/>
    <w:rsid w:val="009960CA"/>
    <w:rsid w:val="009C0DED"/>
    <w:rsid w:val="009C249A"/>
    <w:rsid w:val="009D79BC"/>
    <w:rsid w:val="009F0817"/>
    <w:rsid w:val="009F3C75"/>
    <w:rsid w:val="00A02704"/>
    <w:rsid w:val="00A37D7F"/>
    <w:rsid w:val="00A4418B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BD4632"/>
    <w:rsid w:val="00BE10C2"/>
    <w:rsid w:val="00C022E3"/>
    <w:rsid w:val="00C071F8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266EC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0E70"/>
    <w:rsid w:val="00DA1E58"/>
    <w:rsid w:val="00DB5EBF"/>
    <w:rsid w:val="00DE4EF2"/>
    <w:rsid w:val="00DF2C0E"/>
    <w:rsid w:val="00E037FC"/>
    <w:rsid w:val="00E04DB6"/>
    <w:rsid w:val="00E069FB"/>
    <w:rsid w:val="00E06FFB"/>
    <w:rsid w:val="00E30155"/>
    <w:rsid w:val="00E43173"/>
    <w:rsid w:val="00E46769"/>
    <w:rsid w:val="00E71C51"/>
    <w:rsid w:val="00E73441"/>
    <w:rsid w:val="00E877D4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D3055"/>
    <w:rsid w:val="00FE216A"/>
    <w:rsid w:val="00FF10DB"/>
    <w:rsid w:val="00FF4AD5"/>
    <w:rsid w:val="00FF5BFA"/>
    <w:rsid w:val="0247283F"/>
    <w:rsid w:val="04666883"/>
    <w:rsid w:val="059A0488"/>
    <w:rsid w:val="05AA053E"/>
    <w:rsid w:val="0670759D"/>
    <w:rsid w:val="093324A8"/>
    <w:rsid w:val="09973E7A"/>
    <w:rsid w:val="09A717A6"/>
    <w:rsid w:val="09BB0F1C"/>
    <w:rsid w:val="09C40981"/>
    <w:rsid w:val="0A4B7781"/>
    <w:rsid w:val="0D0B6D72"/>
    <w:rsid w:val="11442F0D"/>
    <w:rsid w:val="1481465B"/>
    <w:rsid w:val="188112F9"/>
    <w:rsid w:val="23F136D8"/>
    <w:rsid w:val="24D44C58"/>
    <w:rsid w:val="2FC32D5B"/>
    <w:rsid w:val="36657FD9"/>
    <w:rsid w:val="387F32F1"/>
    <w:rsid w:val="3CCE4459"/>
    <w:rsid w:val="409D58A4"/>
    <w:rsid w:val="47B35017"/>
    <w:rsid w:val="48C87E04"/>
    <w:rsid w:val="499B5A07"/>
    <w:rsid w:val="4E644659"/>
    <w:rsid w:val="4E972BF0"/>
    <w:rsid w:val="4F050052"/>
    <w:rsid w:val="503E59AD"/>
    <w:rsid w:val="50FF6649"/>
    <w:rsid w:val="54545748"/>
    <w:rsid w:val="5E032790"/>
    <w:rsid w:val="65B07AC5"/>
    <w:rsid w:val="66E42D65"/>
    <w:rsid w:val="69361313"/>
    <w:rsid w:val="6C46066C"/>
    <w:rsid w:val="701613FD"/>
    <w:rsid w:val="73D32C53"/>
    <w:rsid w:val="758919FB"/>
    <w:rsid w:val="779C20DA"/>
    <w:rsid w:val="782D2E3D"/>
    <w:rsid w:val="7BFE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Comment Text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Comment Subject Char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Document Map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  <w:style w:type="character" w:customStyle="1" w:styleId="92">
    <w:name w:val="Unresolved Mention"/>
    <w:basedOn w:val="4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145</Words>
  <Characters>827</Characters>
  <Lines>6</Lines>
  <Paragraphs>1</Paragraphs>
  <TotalTime>1</TotalTime>
  <ScaleCrop>false</ScaleCrop>
  <LinksUpToDate>false</LinksUpToDate>
  <CharactersWithSpaces>971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2024-07-23T12:17:00Z</dcterms:created>
  <dc:creator>Michael Sanders, John M Meredith</dc:creator>
  <cp:lastModifiedBy>CMCC</cp:lastModifiedBy>
  <cp:lastPrinted>2411-12-31T15:59:00Z</cp:lastPrinted>
  <dcterms:modified xsi:type="dcterms:W3CDTF">2024-08-08T07:58:02Z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D10F93FE9106467BBDD9933726F98232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